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6B8DD" w14:textId="77777777" w:rsidR="004117E3" w:rsidRPr="004117E3" w:rsidRDefault="004117E3" w:rsidP="004117E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117E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John LEMYNGTON</w:t>
      </w:r>
      <w:r w:rsidRPr="004117E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 w:rsidRPr="004117E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4117E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0ADEF1FF" w14:textId="77777777" w:rsidR="004117E3" w:rsidRPr="004117E3" w:rsidRDefault="004117E3" w:rsidP="004117E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117E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London. Wood monger.</w:t>
      </w:r>
    </w:p>
    <w:p w14:paraId="25F672D8" w14:textId="77777777" w:rsidR="004117E3" w:rsidRPr="004117E3" w:rsidRDefault="004117E3" w:rsidP="004117E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AA08C93" w14:textId="77777777" w:rsidR="004117E3" w:rsidRPr="004117E3" w:rsidRDefault="004117E3" w:rsidP="004117E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C3DE7DF" w14:textId="77777777" w:rsidR="004117E3" w:rsidRPr="004117E3" w:rsidRDefault="004117E3" w:rsidP="004117E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117E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4117E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debt against Richard </w:t>
      </w:r>
      <w:proofErr w:type="spellStart"/>
      <w:r w:rsidRPr="004117E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Hychecok</w:t>
      </w:r>
      <w:proofErr w:type="spellEnd"/>
      <w:r w:rsidRPr="004117E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Alfold, Surrey(q.v.),</w:t>
      </w:r>
    </w:p>
    <w:p w14:paraId="6DF55B9B" w14:textId="77777777" w:rsidR="004117E3" w:rsidRPr="004117E3" w:rsidRDefault="004117E3" w:rsidP="004117E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117E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4117E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and John Abell of Chertsey(q.v.).</w:t>
      </w:r>
    </w:p>
    <w:p w14:paraId="78C8446A" w14:textId="77777777" w:rsidR="004117E3" w:rsidRPr="004117E3" w:rsidRDefault="004117E3" w:rsidP="004117E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117E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4117E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4117E3"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4117E3">
          <w:rPr>
            <w:rStyle w:val="Hyperlink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http://aalt.law.uh.edu/Indices/CP40Indices/CP40no883Pl.htm</w:t>
        </w:r>
      </w:hyperlink>
      <w:r w:rsidRPr="004117E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)</w:t>
      </w:r>
    </w:p>
    <w:p w14:paraId="35F58122" w14:textId="77777777" w:rsidR="004117E3" w:rsidRPr="004117E3" w:rsidRDefault="004117E3" w:rsidP="004117E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667BB1D" w14:textId="77777777" w:rsidR="004117E3" w:rsidRPr="004117E3" w:rsidRDefault="004117E3" w:rsidP="004117E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481FF21" w14:textId="77777777" w:rsidR="004117E3" w:rsidRPr="004117E3" w:rsidRDefault="004117E3" w:rsidP="004117E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117E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25 July 2021</w:t>
      </w:r>
    </w:p>
    <w:p w14:paraId="1C9A555A" w14:textId="77777777" w:rsidR="00BA00AB" w:rsidRPr="004117E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4117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800A1" w14:textId="77777777" w:rsidR="004117E3" w:rsidRDefault="004117E3" w:rsidP="009139A6">
      <w:r>
        <w:separator/>
      </w:r>
    </w:p>
  </w:endnote>
  <w:endnote w:type="continuationSeparator" w:id="0">
    <w:p w14:paraId="15C72257" w14:textId="77777777" w:rsidR="004117E3" w:rsidRDefault="004117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B57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ACAA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1C4C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926E6" w14:textId="77777777" w:rsidR="004117E3" w:rsidRDefault="004117E3" w:rsidP="009139A6">
      <w:r>
        <w:separator/>
      </w:r>
    </w:p>
  </w:footnote>
  <w:footnote w:type="continuationSeparator" w:id="0">
    <w:p w14:paraId="5BF878B6" w14:textId="77777777" w:rsidR="004117E3" w:rsidRDefault="004117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6E25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F3D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706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7E3"/>
    <w:rsid w:val="000666E0"/>
    <w:rsid w:val="002510B7"/>
    <w:rsid w:val="004117E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7AFC5"/>
  <w15:chartTrackingRefBased/>
  <w15:docId w15:val="{A18A3968-E597-44A4-B8A6-F9F4AB0F3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117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2021-09-25T08:21:00Z</dcterms:created>
  <dcterms:modified xsi:type="dcterms:W3CDTF">2021-09-25T08:22:00Z</dcterms:modified>
</cp:coreProperties>
</file>